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6DAF83E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955F124" wp14:editId="7110E8C3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C67763" id="Grupo 10" o:spid="_x0000_s1026" style="position:absolute;margin-left:-85.05pt;margin-top:-8.5pt;width:612pt;height:462.6pt;z-index:251662336;mso-height-relative:margin" coordorigin=",381" coordsize="77724,5875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3+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1f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sMX/z8D6/lP/QO/wCvmYfg&#10;7xleeJNRuLa4toIlji8wGPOScgdz712dUbLR9N02RpLKxgt3YbWaNApI9KvV2UYzjC03dnjYyrRq&#10;VXKhHlj2CiiitTl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a6LIu11DD0IzVc6ZYE5NjbE+vlL/hVqik0nuNSa&#10;2ZHFBFCMRRJGPRVAqSiimJu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NMiL1YD8aja7gXrIv&#10;4U7Nickt2TUVTbUoB03H6Com1Vc/LGfxNUoSfQydemupo0VlNqcp+6qiozf3H94flT9lIyeMpo2a&#10;KKKzOs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LqvVgPqaia7gXrKv50CbS3JqKqtqEA6MT9BUT6&#10;mg+6hP1osQ6sFuy/RWS+qyfwoo+tQtqNy38WPoKTdjKWLpo3KQuq9WA/GsD7VKx+aRj+NRtIS3Um&#10;p5zP64uiN9rmFesi1E2oQL0JP0FY2+ml6OYh4ufRGq2qKPuxk/U1A+qy/wAKKKz2eo2etI2Zi8TU&#10;fUutqVw2fnx9BULXUr/ekY/jVQyCm+aM1vGxDqSe7LXmE9STQG5quJOacJK0TJuT7qXNQh/enBqa&#10;EyXdRuqLdmlzTsZs6iiiiuE+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Ve7sbTUIhFe2sFzGG3BJow4B6Zwe/J/OrFFAEcEENrAkFvFHFEgwscahVUewHSpK&#10;KKACiiigAooooAKKKKACiiigAooooAKKKKACiiigAqOe3huoWhuIY5omGGSRQyn6g1JRQBXtLCz0&#10;9CllaQWyMclYYwgJ/AVY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U1X/kD3v8A17yf+gmpLL/jwt/+uS/yqPVf+QPe/wDXvJ/6Caksv+PC3/65L/KgCeii&#10;igAooooAKKKKACiiigAooooAKKKKACiiigAooooAKKKKACiiigAooooAKKKKACiiigAooooAKKKK&#10;ACiiigAooooAo3//AB+ab/18H/0W9Xqo3/8Ax+ab/wBfB/8ARb1e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VNV/5A97/ANe8n/oJqSy/48Lf/rkv8qj1X/kD3v8A17yf+gmpLL/jwt/+uS/yoAnooooAKKKK&#10;ACiiigAooooAKKKKACiiigAooooAKKKKACiiigAooooAKKKKACiiigAooooAKKKKACiiigAooooA&#10;KKKKAKN//wAfmm/9fB/9FvV6qN//AMfmm/8AXwf/AEW9X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9JUUUV9cfk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cV4w8by6BqEdlZwxSy7N8hfPy56Dj/PSu1rwLxLNJP4l1&#10;F5GLN9ocZPoDgfoK4cfXlSprl3Z7mQ4Kniq79qrqK2NyX4l685+T7NGPaPP8zVKbx54im/5f9n+4&#10;gH9K5uivGeJrPeTPs45bg47Uo/ca8vinXZhiTVbkj2fH8qpSanfykmS9uGz6yk/1qrRWTqTe7OiN&#10;ClD4YpfJDmkd/vuzfU5ptFFSa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vwMjAAAAA2gAAAA8AAABkcnMvZG93bnJldi54bWxET02LwjAQvQv7H8IseBFNXVCXalqWBVfR&#10;g64KvQ7N2BabSWmi1n9vDoLHx/tepJ2pxY1aV1lWMB5FIIhzqysuFJyOy+E3COeRNdaWScGDHKTJ&#10;R2+BsbZ3/qfbwRcihLCLUUHpfRNL6fKSDLqRbYgDd7atQR9gW0jd4j2Em1p+RdFUGqw4NJTY0G9J&#10;+eVwNQo2q9mg3uNftOP9ZJutN5kuXKZU/7P7mYPw1Pm3+OVeawVha7gSboBM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m/AyMAAAADaAAAADwAAAAAAAAAAAAAAAACfAgAA&#10;ZHJzL2Rvd25yZXYueG1sUEsFBgAAAAAEAAQA9wAAAIwDAAAAAA==&#10;">
                  <v:imagedata r:id="rId9" o:title="" croptop="8236f" cropbottom="21344f"/>
                  <v:path arrowok="t"/>
                </v:shape>
                <v:rect id="Rectángulo 9" o:spid="_x0000_s1028" style="position:absolute;left:2612;top:51895;width:20384;height:7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ktvcQA&#10;AADaAAAADwAAAGRycy9kb3ducmV2LnhtbESPQWvCQBSE74X+h+UVvNVNK9GauoYiGrS32sbzI/ua&#10;hGbfxuxq4r93BaHHYWa+YRbpYBpxps7VlhW8jCMQxIXVNZcKfr43z28gnEfW2FgmBRdykC4fHxaY&#10;aNvzF533vhQBwi5BBZX3bSKlKyoy6Ma2JQ7er+0M+iC7UuoO+wA3jXyNoqk0WHNYqLClVUXF3/5k&#10;FJzi2W49HI7ZJI/y2WfexFuftUqNnoaPdxCeBv8fvre3WsEcblfCDZ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5Lb3EAAAA2gAAAA8AAAAAAAAAAAAAAAAAmAIAAGRycy9k&#10;b3ducmV2LnhtbFBLBQYAAAAABAAEAPUAAACJAwAAAAA=&#10;" fillcolor="white [3212]" stroked="f" strokeweight="2pt"/>
              </v:group>
            </w:pict>
          </mc:Fallback>
        </mc:AlternateContent>
      </w:r>
    </w:p>
    <w:p w14:paraId="497264F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498877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A90AB8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B10493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AD54BD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3CAA1C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FAC93F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AB4B08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0E4665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36B56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EDAFBA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1F5F70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412F04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598D61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35A2BB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4AD80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34E5D4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05C893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08CD7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1BEF07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1C3AA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702292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8F2726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81B7EB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1D9B74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85A105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231ADC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6E377E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F7C2BB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A5146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D0D350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EB7ED3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11510A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02BD7AA" w14:textId="61F0FDDC" w:rsidR="00426D92" w:rsidRPr="008E39B8" w:rsidRDefault="001A0AB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>
        <w:rPr>
          <w:rFonts w:ascii="Arial" w:hAnsi="Arial" w:cs="Arial"/>
          <w:b/>
          <w:sz w:val="32"/>
          <w:szCs w:val="24"/>
        </w:rPr>
        <w:t xml:space="preserve">OFERTA DE APROPIACION DE </w:t>
      </w:r>
      <w:r w:rsidR="00426D92" w:rsidRPr="008E39B8">
        <w:rPr>
          <w:rFonts w:ascii="Arial" w:hAnsi="Arial" w:cs="Arial"/>
          <w:b/>
          <w:sz w:val="32"/>
          <w:szCs w:val="24"/>
        </w:rPr>
        <w:t>ESTUDIOS Y DISEÑOS DE REDES ELECTRICAS</w:t>
      </w:r>
    </w:p>
    <w:p w14:paraId="0CFD732C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72380D5D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6B659355" w14:textId="77777777" w:rsidR="00426D92" w:rsidRPr="008E39B8" w:rsidRDefault="00426D92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BA3B98">
        <w:rPr>
          <w:rFonts w:ascii="Arial" w:hAnsi="Arial" w:cs="Arial"/>
          <w:b/>
          <w:sz w:val="32"/>
          <w:szCs w:val="24"/>
        </w:rPr>
        <w:t>HOSPITAL SANTA MATILDE - MADRID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32D2091C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3EB439EF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231F5999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PRABYC INGENIEROS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4BCF8E9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FRANCISCO GONZALEZ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60A5AA34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DIRECTOR DE INSTALACIONES ESPECIALES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4E7F897F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6445720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0DCAA99A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3107921967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2D931F8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Fgonzalez@prabyc.com.co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15EB356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CARRERA 16 # 96A - 36, OFICINA 703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912C595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2032A8B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27F482D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7800BC10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3BAA39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3EFE22A6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36842142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05FCAA7C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92511CA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2E285BCF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D56DD7A" w14:textId="77777777" w:rsidR="00DD2705" w:rsidRPr="008E39B8" w:rsidRDefault="00DD2705">
          <w:pPr>
            <w:pStyle w:val="Ttulode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687B83E2" w14:textId="77777777" w:rsidR="00DD2705" w:rsidRPr="008E39B8" w:rsidRDefault="00DD2705" w:rsidP="00DD2705">
          <w:pPr>
            <w:rPr>
              <w:lang w:eastAsia="es-CO"/>
            </w:rPr>
          </w:pPr>
        </w:p>
        <w:p w14:paraId="0BA74E10" w14:textId="77777777" w:rsidR="005E6EFC" w:rsidRPr="005E6EFC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r w:rsidRPr="008E39B8">
            <w:rPr>
              <w:rFonts w:ascii="Arial" w:hAnsi="Arial" w:cs="Arial"/>
              <w:bCs/>
              <w:sz w:val="20"/>
            </w:rPr>
            <w:fldChar w:fldCharType="begin"/>
          </w:r>
          <w:r w:rsidRPr="008E39B8">
            <w:rPr>
              <w:rFonts w:ascii="Arial" w:hAnsi="Arial" w:cs="Arial"/>
              <w:bCs/>
              <w:sz w:val="20"/>
            </w:rPr>
            <w:instrText xml:space="preserve"> TOC \o "1-3" \h \z \u </w:instrText>
          </w:r>
          <w:r w:rsidRPr="008E39B8">
            <w:rPr>
              <w:rFonts w:ascii="Arial" w:hAnsi="Arial" w:cs="Arial"/>
              <w:bCs/>
              <w:sz w:val="20"/>
            </w:rPr>
            <w:fldChar w:fldCharType="separate"/>
          </w:r>
          <w:hyperlink w:anchor="_Toc40866752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1.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CONDICIONES DE ENTRADA PARA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_Toc40866752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4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2C6A633A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3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ALCANCE DE LA PROPUESTA Y ENTREGABLES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_Toc40866753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6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86D7061" w14:textId="77777777" w:rsidR="005E6EFC" w:rsidRPr="005E6EFC" w:rsidRDefault="00B151C9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6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APROPIACION DISEÑO DE REDES ELÉCTRICAS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_Toc40866756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6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697CF794" w14:textId="77777777" w:rsidR="005E6EFC" w:rsidRPr="005E6EFC" w:rsidRDefault="00B151C9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7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ESTUDIOS Y DISEÑOS COMPLEMENTARIOS (OPCIONALES)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_Toc40866757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7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A32C766" w14:textId="77777777" w:rsidR="005E6EFC" w:rsidRPr="005E6EFC" w:rsidRDefault="00B151C9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8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redes de comunicaciones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_Toc40866758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7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9187DB5" w14:textId="77777777" w:rsidR="005E6EFC" w:rsidRPr="005E6EFC" w:rsidRDefault="00B151C9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9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cableado estructurado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_Toc40866759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7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B9B40BB" w14:textId="77777777" w:rsidR="005E6EFC" w:rsidRPr="005E6EFC" w:rsidRDefault="00B151C9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0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sistema de seguridad y control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_Toc40866760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8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5E0EED58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1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FORMATO DE MODELADO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_Toc40866761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9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DB437A2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2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4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SOTWARE UTILIZADOS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_Toc40866762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9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5C74CEC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3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5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ENTREGABLES DE DISEÑO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_Toc40866763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9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9DEB201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4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6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INFORMACION REQUERIDA PARA LOS DISEÑOS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_Toc40866764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F5FBA02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5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7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CONDICIONES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_Toc40866765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166FE347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6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8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VALOR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_Toc40866766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5D6EDAB5" w14:textId="77777777" w:rsidR="005E6EFC" w:rsidRPr="005E6EFC" w:rsidRDefault="00B151C9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7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9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FORMA DE PAGO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_Toc40866767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0C92946" w14:textId="77777777" w:rsidR="005E6EFC" w:rsidRPr="005E6EFC" w:rsidRDefault="00B151C9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8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10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TIEMPO DE ENTREGA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_Toc40866768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0411BE6" w14:textId="77777777" w:rsidR="005E6EFC" w:rsidRPr="005E6EFC" w:rsidRDefault="00B151C9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9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ACEPTACIÓN DE LA PROPUESTA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_Toc40866769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1CD82C9C" w14:textId="77777777" w:rsidR="005E6EFC" w:rsidRPr="005E6EFC" w:rsidRDefault="00B151C9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70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SUGERENCIAS, QUEJAS Y RECLAMOS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_Toc40866770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2C342AC0" w14:textId="77777777" w:rsidR="005E6EFC" w:rsidRDefault="00B151C9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0866771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VALIDEZ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_Toc40866771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FB3116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1CD3618" w14:textId="77777777" w:rsidR="00DD2705" w:rsidRPr="008E39B8" w:rsidRDefault="00DD2705">
          <w:r w:rsidRPr="008E39B8">
            <w:rPr>
              <w:rFonts w:ascii="Arial" w:hAnsi="Arial" w:cs="Arial"/>
              <w:bCs/>
              <w:sz w:val="20"/>
            </w:rPr>
            <w:fldChar w:fldCharType="end"/>
          </w:r>
        </w:p>
      </w:sdtContent>
    </w:sdt>
    <w:p w14:paraId="78A114C0" w14:textId="77777777" w:rsidR="000C21EF" w:rsidRPr="008E39B8" w:rsidRDefault="000C21EF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</w:pPr>
    </w:p>
    <w:p w14:paraId="56A60861" w14:textId="77777777" w:rsidR="003724F1" w:rsidRPr="008E39B8" w:rsidRDefault="003724F1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p w14:paraId="3A9C4A2E" w14:textId="77777777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0866752"/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0"/>
    </w:p>
    <w:p w14:paraId="18D6917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3FCA908F" w14:textId="442A083D" w:rsidR="00DB5BF3" w:rsidRPr="00C84EFB" w:rsidRDefault="004E26C9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 xml:space="preserve">Tipo de proyecto: </w:t>
      </w:r>
      <w:r w:rsidRPr="00C84EFB">
        <w:rPr>
          <w:rFonts w:ascii="Arial" w:hAnsi="Arial" w:cs="Arial"/>
          <w:sz w:val="24"/>
          <w:szCs w:val="24"/>
        </w:rPr>
        <w:tab/>
      </w:r>
      <w:r w:rsidR="004737CD">
        <w:rPr>
          <w:rFonts w:ascii="Arial" w:hAnsi="Arial" w:cs="Arial"/>
          <w:sz w:val="24"/>
          <w:szCs w:val="24"/>
        </w:rPr>
        <w:tab/>
      </w:r>
      <w:r w:rsidR="00DB5BF3" w:rsidRPr="00C84EFB">
        <w:rPr>
          <w:rFonts w:ascii="Arial" w:hAnsi="Arial" w:cs="Arial"/>
          <w:sz w:val="24"/>
          <w:szCs w:val="24"/>
        </w:rPr>
        <w:fldChar w:fldCharType="begin"/>
      </w:r>
      <w:r w:rsidR="00DB5BF3" w:rsidRPr="00C84EFB">
        <w:rPr>
          <w:rFonts w:ascii="Arial" w:hAnsi="Arial" w:cs="Arial"/>
          <w:sz w:val="24"/>
          <w:szCs w:val="24"/>
        </w:rPr>
        <w:instrText xml:space="preserve"> FILLIN  "¿Cual es el tipo de proyecto según NFPA 101?"  \* MERGEFORMAT </w:instrText>
      </w:r>
      <w:r w:rsidR="00DB5BF3" w:rsidRPr="00C84EFB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Cuidado de la salud</w:t>
      </w:r>
      <w:r w:rsidR="004737CD">
        <w:rPr>
          <w:rFonts w:ascii="Arial" w:hAnsi="Arial" w:cs="Arial"/>
          <w:sz w:val="24"/>
          <w:szCs w:val="24"/>
        </w:rPr>
        <w:t xml:space="preserve"> (Hospital Nivel II)</w:t>
      </w:r>
      <w:r w:rsidR="00BA3B98">
        <w:rPr>
          <w:rFonts w:ascii="Arial" w:hAnsi="Arial" w:cs="Arial"/>
          <w:sz w:val="24"/>
          <w:szCs w:val="24"/>
        </w:rPr>
        <w:br/>
      </w:r>
      <w:r w:rsidR="00DB5BF3" w:rsidRPr="00C84EFB">
        <w:rPr>
          <w:rFonts w:ascii="Arial" w:hAnsi="Arial" w:cs="Arial"/>
          <w:sz w:val="24"/>
          <w:szCs w:val="24"/>
        </w:rPr>
        <w:fldChar w:fldCharType="end"/>
      </w:r>
    </w:p>
    <w:p w14:paraId="59188D99" w14:textId="77777777" w:rsidR="003F06E6" w:rsidRPr="00C84EFB" w:rsidRDefault="003F06E6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Ubicación:</w:t>
      </w:r>
      <w:r w:rsidRPr="00C84EFB">
        <w:rPr>
          <w:rFonts w:ascii="Arial" w:hAnsi="Arial" w:cs="Arial"/>
          <w:noProof/>
          <w:sz w:val="24"/>
          <w:szCs w:val="24"/>
        </w:rPr>
        <w:t xml:space="preserve"> </w:t>
      </w:r>
      <w:r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tab/>
      </w:r>
      <w:r w:rsidR="004E26C9"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Pr="00C84EFB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Madrid Cundinamarca</w:t>
      </w:r>
      <w:r w:rsidRPr="00C84EFB">
        <w:rPr>
          <w:rFonts w:ascii="Arial" w:hAnsi="Arial" w:cs="Arial"/>
          <w:noProof/>
          <w:sz w:val="24"/>
          <w:szCs w:val="24"/>
        </w:rPr>
        <w:fldChar w:fldCharType="end"/>
      </w:r>
    </w:p>
    <w:p w14:paraId="1DFD03A5" w14:textId="77777777" w:rsidR="003F06E6" w:rsidRPr="00C84EFB" w:rsidRDefault="00F01698" w:rsidP="003F06E6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</w:t>
      </w:r>
      <w:r w:rsidR="004E26C9" w:rsidRPr="00C84EFB">
        <w:rPr>
          <w:rFonts w:ascii="Arial" w:hAnsi="Arial" w:cs="Arial"/>
          <w:sz w:val="24"/>
          <w:szCs w:val="24"/>
        </w:rPr>
        <w:t xml:space="preserve"> construida</w:t>
      </w:r>
      <w:r w:rsidRPr="00C84EFB">
        <w:rPr>
          <w:rFonts w:ascii="Arial" w:hAnsi="Arial" w:cs="Arial"/>
          <w:sz w:val="24"/>
          <w:szCs w:val="24"/>
        </w:rPr>
        <w:t>:</w:t>
      </w:r>
      <w:r w:rsidR="003F06E6" w:rsidRPr="00C84EFB">
        <w:rPr>
          <w:rFonts w:ascii="Arial" w:hAnsi="Arial" w:cs="Arial"/>
          <w:sz w:val="24"/>
          <w:szCs w:val="24"/>
        </w:rPr>
        <w:t xml:space="preserve"> </w:t>
      </w:r>
      <w:r w:rsidR="004E26C9" w:rsidRPr="00C84EFB">
        <w:rPr>
          <w:rFonts w:ascii="Arial" w:hAnsi="Arial" w:cs="Arial"/>
          <w:sz w:val="24"/>
          <w:szCs w:val="24"/>
        </w:rPr>
        <w:tab/>
      </w:r>
      <w:r w:rsidR="004E26C9"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"Insertar área construída del proyecto" \d 00000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21525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="003F06E6"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="003F06E6"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0E819B59" w14:textId="77777777" w:rsidR="004E26C9" w:rsidRPr="00C84EFB" w:rsidRDefault="004E26C9" w:rsidP="004E26C9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 externa: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"Isertar área externa del proyecto"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0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1D3166F9" w14:textId="77777777" w:rsidR="004E26C9" w:rsidRPr="00C84EFB" w:rsidRDefault="00104EB0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Trámites: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"¿Incluye trámites?"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No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0B48166F" w14:textId="77777777" w:rsidR="00843763" w:rsidRPr="00C84EFB" w:rsidRDefault="00843763" w:rsidP="003F06E6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76F6551" w14:textId="77777777" w:rsidR="001A0AB2" w:rsidRDefault="00F01698" w:rsidP="001A0AB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Descripción:</w:t>
      </w:r>
      <w:r w:rsidR="001A0AB2">
        <w:rPr>
          <w:rFonts w:ascii="Arial" w:hAnsi="Arial" w:cs="Arial"/>
          <w:sz w:val="24"/>
          <w:szCs w:val="24"/>
        </w:rPr>
        <w:t xml:space="preserve"> 1 MVA, 1 transformador seco, medida en media tensión, 5 pisos.</w:t>
      </w:r>
    </w:p>
    <w:p w14:paraId="078EC5DF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B49AFCA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1302435B" wp14:editId="58DEBC38">
            <wp:extent cx="5612130" cy="3783330"/>
            <wp:effectExtent l="0" t="0" r="762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99F91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19B4695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73E79917" wp14:editId="2546B035">
            <wp:extent cx="4776930" cy="3753301"/>
            <wp:effectExtent l="0" t="0" r="508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5928" cy="376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91DB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07495F6" w14:textId="3CCB66F9" w:rsidR="00ED019D" w:rsidRPr="008E39B8" w:rsidRDefault="001A0AB2" w:rsidP="004737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04720F19" wp14:editId="402848B8">
            <wp:extent cx="4855297" cy="3630844"/>
            <wp:effectExtent l="0" t="0" r="254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8369" cy="36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019D" w:rsidRPr="008E39B8">
        <w:rPr>
          <w:rFonts w:ascii="Arial" w:hAnsi="Arial" w:cs="Arial"/>
          <w:sz w:val="24"/>
          <w:szCs w:val="24"/>
        </w:rPr>
        <w:br w:type="page"/>
      </w:r>
    </w:p>
    <w:p w14:paraId="13A9C1A8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0866753"/>
      <w:r w:rsidRPr="008E39B8">
        <w:rPr>
          <w:rFonts w:ascii="Arial" w:hAnsi="Arial" w:cs="Arial"/>
          <w:b/>
          <w:sz w:val="24"/>
          <w:szCs w:val="24"/>
        </w:rPr>
        <w:lastRenderedPageBreak/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1"/>
    </w:p>
    <w:p w14:paraId="727701DA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A8EF9E6" w14:textId="77777777" w:rsidR="00D3725A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estudios y diseños que incluye los elementos </w:t>
      </w:r>
      <w:r w:rsidR="00D3725A" w:rsidRPr="008E39B8">
        <w:rPr>
          <w:rFonts w:ascii="Arial" w:hAnsi="Arial" w:cs="Arial"/>
          <w:sz w:val="24"/>
          <w:szCs w:val="24"/>
        </w:rPr>
        <w:t>listados a continuación:</w:t>
      </w:r>
    </w:p>
    <w:p w14:paraId="3A15CBCA" w14:textId="77777777" w:rsidR="00ED019D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37D90D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2" w:name="_Toc40349905"/>
      <w:bookmarkStart w:id="3" w:name="_Toc40866754"/>
      <w:bookmarkEnd w:id="2"/>
      <w:bookmarkEnd w:id="3"/>
    </w:p>
    <w:p w14:paraId="068EAB4E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4" w:name="_Toc40349906"/>
      <w:bookmarkStart w:id="5" w:name="_Toc40866755"/>
      <w:bookmarkEnd w:id="4"/>
      <w:bookmarkEnd w:id="5"/>
    </w:p>
    <w:p w14:paraId="2A4E9240" w14:textId="623A23FD" w:rsidR="00C77370" w:rsidRPr="008E39B8" w:rsidRDefault="004737CD" w:rsidP="009A0D53">
      <w:pPr>
        <w:pStyle w:val="Default"/>
        <w:numPr>
          <w:ilvl w:val="1"/>
          <w:numId w:val="2"/>
        </w:numPr>
        <w:outlineLvl w:val="1"/>
        <w:rPr>
          <w:rFonts w:ascii="Arial" w:hAnsi="Arial" w:cs="Arial"/>
          <w:b/>
          <w:color w:val="auto"/>
        </w:rPr>
      </w:pPr>
      <w:bookmarkStart w:id="6" w:name="_Toc40866756"/>
      <w:r>
        <w:rPr>
          <w:rFonts w:ascii="Arial" w:hAnsi="Arial" w:cs="Arial"/>
          <w:b/>
          <w:color w:val="auto"/>
        </w:rPr>
        <w:t xml:space="preserve">APROPIACION </w:t>
      </w:r>
      <w:r w:rsidR="00C77370" w:rsidRPr="008E39B8">
        <w:rPr>
          <w:rFonts w:ascii="Arial" w:hAnsi="Arial" w:cs="Arial"/>
          <w:b/>
          <w:color w:val="auto"/>
        </w:rPr>
        <w:t>DISEÑO DE REDES ELÉCTRICAS</w:t>
      </w:r>
      <w:bookmarkEnd w:id="6"/>
    </w:p>
    <w:p w14:paraId="234D5C98" w14:textId="77777777" w:rsidR="00C77370" w:rsidRPr="008E39B8" w:rsidRDefault="00C77370" w:rsidP="00291A9F">
      <w:pPr>
        <w:pStyle w:val="Default"/>
        <w:ind w:left="720"/>
        <w:rPr>
          <w:rFonts w:ascii="Arial" w:hAnsi="Arial" w:cs="Arial"/>
          <w:b/>
          <w:color w:val="auto"/>
        </w:rPr>
      </w:pPr>
    </w:p>
    <w:p w14:paraId="69E607A9" w14:textId="1E2B2F2E" w:rsidR="00C77370" w:rsidRPr="008E39B8" w:rsidRDefault="004737CD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los diseños existentes elaborados por Fleischmann, para cumplir  con el d</w:t>
      </w:r>
      <w:r w:rsidR="00262125" w:rsidRPr="008E39B8">
        <w:rPr>
          <w:rFonts w:ascii="Arial" w:hAnsi="Arial" w:cs="Arial"/>
          <w:sz w:val="24"/>
          <w:szCs w:val="24"/>
        </w:rPr>
        <w:t xml:space="preserve">iseño detallado </w:t>
      </w:r>
      <w:r w:rsidR="00C77370" w:rsidRPr="008E39B8">
        <w:rPr>
          <w:rFonts w:ascii="Arial" w:hAnsi="Arial" w:cs="Arial"/>
          <w:sz w:val="24"/>
          <w:szCs w:val="24"/>
        </w:rPr>
        <w:t>de redes eléctricas de acuerdo a RETIE, Artículo 10.2.1</w:t>
      </w:r>
      <w:r w:rsidR="00860F5A">
        <w:rPr>
          <w:rFonts w:ascii="Arial" w:hAnsi="Arial" w:cs="Arial"/>
          <w:sz w:val="24"/>
          <w:szCs w:val="24"/>
        </w:rPr>
        <w:t>, COLINCOL revisará y compilara los estudios efectuados por Fleischmann y efectuará ajustes menores ocasionados por el cambio de arquitectura que no excedan un cambio mayor al 20% de la arquitectura y de los correspondientes diseños.</w:t>
      </w:r>
    </w:p>
    <w:p w14:paraId="38C0D36F" w14:textId="77777777" w:rsidR="00262125" w:rsidRPr="008E39B8" w:rsidRDefault="00262125" w:rsidP="0026212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87C188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de origen eléctrico y medidas para mitigarlos.</w:t>
      </w:r>
    </w:p>
    <w:p w14:paraId="2BC5A64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por descargas eléctricas atmosféricas (rayos) y medidas de protección.</w:t>
      </w:r>
    </w:p>
    <w:p w14:paraId="58896E60" w14:textId="77777777" w:rsidR="00C77370" w:rsidRPr="008E39B8" w:rsidRDefault="00C77370" w:rsidP="00C77370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sistemas de protección integral contra rayos.</w:t>
      </w:r>
    </w:p>
    <w:p w14:paraId="2B5C3EA1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cargas iniciales y futuras, incluyendo factor de potencia y armónicos.</w:t>
      </w:r>
    </w:p>
    <w:p w14:paraId="0CDB7398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Coordinación de aislamiento eléctrico.</w:t>
      </w:r>
    </w:p>
    <w:p w14:paraId="59EE3E2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y cálculos de cortocircuito, arco eléctrico y falla a tierra.</w:t>
      </w:r>
    </w:p>
    <w:p w14:paraId="23D4016B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Nivel tensión óptima respecto de tensiones disponibles.</w:t>
      </w:r>
    </w:p>
    <w:p w14:paraId="17471AC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campos electromagnéticos.</w:t>
      </w:r>
    </w:p>
    <w:p w14:paraId="1DDADA8D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transformadores incluyendo efectos de los armónicos y factor de potencia en la carga.</w:t>
      </w:r>
    </w:p>
    <w:p w14:paraId="6FFF04A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Sistema de puesta a tierra.</w:t>
      </w:r>
    </w:p>
    <w:p w14:paraId="25633631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económico de conductores, teniendo en cuenta todos los factores de pérdidas, las cargas resultantes y los costos de la energía.</w:t>
      </w:r>
    </w:p>
    <w:p w14:paraId="6A22CB71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circuitos.</w:t>
      </w:r>
    </w:p>
    <w:p w14:paraId="53E39F7E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conductor económico.</w:t>
      </w:r>
    </w:p>
    <w:p w14:paraId="5E6A7EC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Especificación de los conductores, teniendo en cuenta el tiempo de disparo de los interruptores, la corriente de cortocircuito de la red y la capacidad de corriente del conductor.</w:t>
      </w:r>
    </w:p>
    <w:p w14:paraId="368DDE7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mecánico de estructuras y de elementos de sujeción y soporte de equipos, incluye bandejas porta cables a las cuales se les debe calcular la ocupación y cargabilidad, para informar al calculista de la obra civil.</w:t>
      </w:r>
    </w:p>
    <w:p w14:paraId="7B9BB2E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y coordinación de protecciones contra sobrecorrientes. En baja tensión se permite la coordinación con las características de limitación de corriente de los dispositivos según IEC 60947-2 Anexo A.</w:t>
      </w:r>
    </w:p>
    <w:p w14:paraId="1F2BFD1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canalizaciones (tubos, ductos, canaletas y electroductos), bandejas portacables y volumen de encerramientos (cajas, conduletas, armarios, etc.).</w:t>
      </w:r>
    </w:p>
    <w:p w14:paraId="759886C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ducterías.</w:t>
      </w:r>
    </w:p>
    <w:p w14:paraId="7776BDE7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ocupación de bandejas portacables.</w:t>
      </w:r>
    </w:p>
    <w:p w14:paraId="216049D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Dimensionamiento de cajas para salidas, aparatos, conexiones.</w:t>
      </w:r>
    </w:p>
    <w:p w14:paraId="05FCBD5B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cajas de paso.</w:t>
      </w:r>
    </w:p>
    <w:p w14:paraId="4BF90B2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pérdidas de energía, teniendo en cuenta los efectos de armónicos y factor de potencia.</w:t>
      </w:r>
    </w:p>
    <w:p w14:paraId="2C2D886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regulación de tensión.</w:t>
      </w:r>
    </w:p>
    <w:p w14:paraId="69D6717E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Clasificación de áreas.</w:t>
      </w:r>
    </w:p>
    <w:p w14:paraId="62CCD0B4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Diagramas unifilares.</w:t>
      </w:r>
    </w:p>
    <w:p w14:paraId="666F72BD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y esquemas eléctricos para construcción.</w:t>
      </w:r>
    </w:p>
    <w:p w14:paraId="5C91A555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Especificaciones de construcción complementarias a los planos, incluyendo las de tipo técnico de equipos y materiales y sus condiciones particulares.</w:t>
      </w:r>
    </w:p>
    <w:p w14:paraId="5A80A490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Distancias de seguridad o servidumbre requeridas.</w:t>
      </w:r>
    </w:p>
    <w:p w14:paraId="14361DBA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Justificación técnica de desviación normativa cuando sea estrictamente necesaria, siempre y cuando no comprometa la seguridad de las personas o de la instalación.</w:t>
      </w:r>
    </w:p>
    <w:p w14:paraId="7B1F343F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Los demás estudios que el tipo de instalación requiera para su correcta y segura operación, tales como condiciones sísmicas, acústicas, mecánicas o térmicas.</w:t>
      </w:r>
    </w:p>
    <w:p w14:paraId="7724404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Bomba contra incendio.</w:t>
      </w:r>
    </w:p>
    <w:p w14:paraId="44C2090E" w14:textId="77777777" w:rsidR="001B27BA" w:rsidRDefault="001B27B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313B47" w14:textId="77777777" w:rsidR="00860F5A" w:rsidRPr="008E39B8" w:rsidRDefault="00860F5A" w:rsidP="00860F5A">
      <w:pPr>
        <w:pStyle w:val="Default"/>
        <w:numPr>
          <w:ilvl w:val="1"/>
          <w:numId w:val="2"/>
        </w:numPr>
        <w:jc w:val="both"/>
        <w:outlineLvl w:val="1"/>
        <w:rPr>
          <w:rFonts w:ascii="Arial" w:hAnsi="Arial" w:cs="Arial"/>
          <w:b/>
          <w:color w:val="auto"/>
        </w:rPr>
      </w:pPr>
      <w:bookmarkStart w:id="7" w:name="_Toc40866757"/>
      <w:r w:rsidRPr="008E39B8">
        <w:rPr>
          <w:rFonts w:ascii="Arial" w:hAnsi="Arial" w:cs="Arial"/>
          <w:b/>
          <w:color w:val="auto"/>
        </w:rPr>
        <w:t>ESTUDIOS Y DISEÑOS COMPLEMENTARIOS (OPCIONALES)</w:t>
      </w:r>
      <w:bookmarkEnd w:id="7"/>
    </w:p>
    <w:p w14:paraId="1820348D" w14:textId="77777777" w:rsidR="00860F5A" w:rsidRDefault="00860F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DB18AAE" w14:textId="4CE1A0DC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8" w:name="_Toc40866758"/>
      <w:r w:rsidRPr="008E39B8">
        <w:rPr>
          <w:rFonts w:ascii="Arial" w:hAnsi="Arial" w:cs="Arial"/>
          <w:b/>
          <w:color w:val="auto"/>
        </w:rPr>
        <w:t>Diseño de redes de comunicaciones</w:t>
      </w:r>
      <w:bookmarkEnd w:id="8"/>
    </w:p>
    <w:p w14:paraId="0F22035D" w14:textId="77777777" w:rsidR="00860F5A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879F829" w14:textId="0A91FE4F" w:rsidR="00860F5A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diseños de comunicaciones.</w:t>
      </w:r>
    </w:p>
    <w:p w14:paraId="2A7FF976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ECFCF39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Memorias de cálculo con diseño y especificación de todos los componentes.</w:t>
      </w:r>
    </w:p>
    <w:p w14:paraId="454D95BF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C76AAA2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Cámaras de entrada.</w:t>
      </w:r>
    </w:p>
    <w:p w14:paraId="7F7CF86B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Cámara de enlace.</w:t>
      </w:r>
    </w:p>
    <w:p w14:paraId="78530C77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enlace.</w:t>
      </w:r>
    </w:p>
    <w:p w14:paraId="25122B24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distribución.</w:t>
      </w:r>
    </w:p>
    <w:p w14:paraId="450DCBEF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dispersión.</w:t>
      </w:r>
    </w:p>
    <w:p w14:paraId="3D557115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Salones y/o gabinetes de equipos de telecomunicaciones.</w:t>
      </w:r>
    </w:p>
    <w:p w14:paraId="11E003A1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Elementos de conexión: gabinetes de piso, cajas de paso, cajas de punto de acceso al usuario y cajas de toma de usuario.</w:t>
      </w:r>
    </w:p>
    <w:p w14:paraId="59F7F886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19061FFF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Modelado del sistema con todos los componentes listados (dwg o rvt).</w:t>
      </w:r>
    </w:p>
    <w:p w14:paraId="1B064205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57D5DCD" w14:textId="77777777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9" w:name="_Toc40866759"/>
      <w:r w:rsidRPr="008E39B8">
        <w:rPr>
          <w:rFonts w:ascii="Arial" w:hAnsi="Arial" w:cs="Arial"/>
          <w:b/>
          <w:color w:val="auto"/>
        </w:rPr>
        <w:t>Diseño de cableado estructurado</w:t>
      </w:r>
      <w:bookmarkEnd w:id="9"/>
    </w:p>
    <w:p w14:paraId="55844DD3" w14:textId="77777777" w:rsidR="00860F5A" w:rsidRPr="008E39B8" w:rsidRDefault="00860F5A" w:rsidP="00860F5A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4FAA7503" w14:textId="691F7FE2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d</w:t>
      </w:r>
      <w:r w:rsidRPr="008E39B8">
        <w:rPr>
          <w:rFonts w:ascii="Arial" w:hAnsi="Arial" w:cs="Arial"/>
          <w:sz w:val="24"/>
          <w:szCs w:val="24"/>
        </w:rPr>
        <w:t>iseño detallado de acuerdo con normas TIA, EIA y ANSI, IEEE, ISO.</w:t>
      </w:r>
    </w:p>
    <w:p w14:paraId="5957DA5E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A611FAB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Memorias de cálculo con diseño y especificación de todos los componentes.</w:t>
      </w:r>
    </w:p>
    <w:p w14:paraId="1B089C98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346C32E9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Área de trabajo (puntos de usuario y equipos).</w:t>
      </w:r>
    </w:p>
    <w:p w14:paraId="35E9D742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Cableado horizontal.</w:t>
      </w:r>
    </w:p>
    <w:p w14:paraId="66F3C4CF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Armarios de telecomunicaciones (racks, closet).</w:t>
      </w:r>
    </w:p>
    <w:p w14:paraId="30D21E21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Cableado vertical.</w:t>
      </w:r>
    </w:p>
    <w:p w14:paraId="07DAA52B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Salas de equipos.</w:t>
      </w:r>
    </w:p>
    <w:p w14:paraId="69FF198B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Backbone.</w:t>
      </w:r>
    </w:p>
    <w:p w14:paraId="7A83C8CD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Patch cord.</w:t>
      </w:r>
    </w:p>
    <w:p w14:paraId="2CBB627A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Patch panel.</w:t>
      </w:r>
    </w:p>
    <w:p w14:paraId="2BBD9B7E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Tomas de usuario.</w:t>
      </w:r>
    </w:p>
    <w:p w14:paraId="2402FAF4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Equipos de red (Switch).</w:t>
      </w:r>
    </w:p>
    <w:p w14:paraId="216235BD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4FB457FE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Modelado del sistema con todos los componentes listados (dwg o rvt).</w:t>
      </w:r>
    </w:p>
    <w:p w14:paraId="751568D9" w14:textId="77777777" w:rsidR="00860F5A" w:rsidRPr="008E39B8" w:rsidRDefault="00860F5A" w:rsidP="00860F5A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30E54FC1" w14:textId="77777777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0" w:name="_Toc40866760"/>
      <w:r w:rsidRPr="008E39B8">
        <w:rPr>
          <w:rFonts w:ascii="Arial" w:hAnsi="Arial" w:cs="Arial"/>
          <w:b/>
          <w:color w:val="auto"/>
        </w:rPr>
        <w:t>Diseño de sistema de seguridad y control</w:t>
      </w:r>
      <w:bookmarkEnd w:id="10"/>
    </w:p>
    <w:p w14:paraId="683174E7" w14:textId="77777777" w:rsidR="00860F5A" w:rsidRPr="008E39B8" w:rsidRDefault="00860F5A" w:rsidP="00860F5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4C5EC14C" w14:textId="30A482AE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d</w:t>
      </w:r>
      <w:r w:rsidRPr="008E39B8">
        <w:rPr>
          <w:rFonts w:ascii="Arial" w:hAnsi="Arial" w:cs="Arial"/>
          <w:sz w:val="24"/>
          <w:szCs w:val="24"/>
        </w:rPr>
        <w:t>iseño detallado de acuerdo con normas ISO, ICONTEC, NTC, NSR 10, NFPA, RETIE y NTC 2050.</w:t>
      </w:r>
    </w:p>
    <w:p w14:paraId="6A2A525B" w14:textId="77777777" w:rsidR="00860F5A" w:rsidRPr="008E39B8" w:rsidRDefault="00860F5A" w:rsidP="00860F5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74A64D6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Diseño de Sistema de Video vigilancia - CCTV (Cámaras de video-vigilancia, grabador de video, equipo y software de monitoreo y mando, red de datos). </w:t>
      </w:r>
    </w:p>
    <w:p w14:paraId="2AF4CBF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 de Detección de Incendios (Sensores, estaciones manuales, Sirenas, Estrobos, módulos de entrada/salida, panel de incendios, visualizador remoto, control de emergencia sobre puertas, ascensores, equipos electromecánicos, red de control).</w:t>
      </w:r>
    </w:p>
    <w:p w14:paraId="0C420207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 de Control de Accesos (Lectoras, electroimanes, pulsadores de apertura, detectores de apertura, buzers, panel de control, control de visitantes, red de control, Software de Control de Acceso).</w:t>
      </w:r>
    </w:p>
    <w:p w14:paraId="5B546F9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Demótica para integración de control de iluminación, climatización y equipos EMH (Eléctricos, Mecánicos e Hidráulicos).</w:t>
      </w:r>
    </w:p>
    <w:p w14:paraId="514A5577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Modelado del sistema con todos los componentes listados (dwg o rvt).</w:t>
      </w:r>
    </w:p>
    <w:p w14:paraId="2B763738" w14:textId="77777777" w:rsidR="00860F5A" w:rsidRDefault="00860F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1DF6FDE" w14:textId="21E11FA3" w:rsidR="004737CD" w:rsidRPr="008D512B" w:rsidRDefault="004737CD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D512B">
        <w:rPr>
          <w:rFonts w:ascii="Arial" w:hAnsi="Arial" w:cs="Arial"/>
          <w:b/>
          <w:sz w:val="24"/>
          <w:szCs w:val="24"/>
        </w:rPr>
        <w:t>Notas</w:t>
      </w:r>
    </w:p>
    <w:p w14:paraId="54876244" w14:textId="77777777" w:rsidR="004737CD" w:rsidRDefault="004737C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8D1B16D" w14:textId="013895F0" w:rsidR="004737CD" w:rsidRDefault="004737CD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oferta comprende la actualización del modelo </w:t>
      </w:r>
      <w:r w:rsidR="008D512B">
        <w:rPr>
          <w:rFonts w:ascii="Arial" w:hAnsi="Arial" w:cs="Arial"/>
          <w:sz w:val="24"/>
          <w:szCs w:val="24"/>
        </w:rPr>
        <w:t xml:space="preserve">de redes eléctricas, voz, datos, seguridad y control en </w:t>
      </w:r>
      <w:r w:rsidR="002739CA">
        <w:rPr>
          <w:rFonts w:ascii="Arial" w:hAnsi="Arial" w:cs="Arial"/>
          <w:sz w:val="24"/>
          <w:szCs w:val="24"/>
        </w:rPr>
        <w:t>formato dwg</w:t>
      </w:r>
      <w:r>
        <w:rPr>
          <w:rFonts w:ascii="Arial" w:hAnsi="Arial" w:cs="Arial"/>
          <w:sz w:val="24"/>
          <w:szCs w:val="24"/>
        </w:rPr>
        <w:t xml:space="preserve"> a la arquitectura definitiva.</w:t>
      </w:r>
    </w:p>
    <w:p w14:paraId="22765199" w14:textId="0F529B0A" w:rsidR="004737CD" w:rsidRDefault="004737CD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Asumimos como información de entrada los estudios fotométricos elaborados por Fleischmann, </w:t>
      </w:r>
      <w:r w:rsidR="002739CA">
        <w:rPr>
          <w:rFonts w:ascii="Arial" w:hAnsi="Arial" w:cs="Arial"/>
          <w:sz w:val="24"/>
          <w:szCs w:val="24"/>
        </w:rPr>
        <w:t xml:space="preserve">COLINCOL efectuará ajustes </w:t>
      </w:r>
      <w:r w:rsidR="00860F5A">
        <w:rPr>
          <w:rFonts w:ascii="Arial" w:hAnsi="Arial" w:cs="Arial"/>
          <w:sz w:val="24"/>
          <w:szCs w:val="24"/>
        </w:rPr>
        <w:t xml:space="preserve">menores </w:t>
      </w:r>
      <w:r w:rsidR="002739CA">
        <w:rPr>
          <w:rFonts w:ascii="Arial" w:hAnsi="Arial" w:cs="Arial"/>
          <w:sz w:val="24"/>
          <w:szCs w:val="24"/>
        </w:rPr>
        <w:t xml:space="preserve">a diseños fotométricos </w:t>
      </w:r>
      <w:r w:rsidR="008D512B">
        <w:rPr>
          <w:rFonts w:ascii="Arial" w:hAnsi="Arial" w:cs="Arial"/>
          <w:sz w:val="24"/>
          <w:szCs w:val="24"/>
        </w:rPr>
        <w:t xml:space="preserve">únicamente </w:t>
      </w:r>
      <w:r w:rsidR="002739CA">
        <w:rPr>
          <w:rFonts w:ascii="Arial" w:hAnsi="Arial" w:cs="Arial"/>
          <w:sz w:val="24"/>
          <w:szCs w:val="24"/>
        </w:rPr>
        <w:t xml:space="preserve">en las </w:t>
      </w:r>
      <w:r>
        <w:rPr>
          <w:rFonts w:ascii="Arial" w:hAnsi="Arial" w:cs="Arial"/>
          <w:sz w:val="24"/>
          <w:szCs w:val="24"/>
        </w:rPr>
        <w:t>zonas puntuales donde el cambio arquitectónico lo amerite</w:t>
      </w:r>
      <w:r w:rsidR="00D15012">
        <w:rPr>
          <w:rFonts w:ascii="Arial" w:hAnsi="Arial" w:cs="Arial"/>
          <w:sz w:val="24"/>
          <w:szCs w:val="24"/>
        </w:rPr>
        <w:t>.</w:t>
      </w:r>
    </w:p>
    <w:p w14:paraId="33C78F04" w14:textId="34F05DB5" w:rsidR="004737CD" w:rsidRDefault="002739C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las mediciones de resistividad y los diseños de sistema de puesta a tierra elaborados por Fleischmann.</w:t>
      </w:r>
    </w:p>
    <w:p w14:paraId="79BDBF30" w14:textId="0F956346" w:rsidR="00860F5A" w:rsidRDefault="00860F5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Asumiremos como información de entrada los estudios de riesgo ante rayos elaborados por Fleischmann.</w:t>
      </w:r>
    </w:p>
    <w:p w14:paraId="4E2F8252" w14:textId="207011EF" w:rsidR="00510385" w:rsidRDefault="00510385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estudios de cortocircuito, flujo de carga y coordinación de protecciones efectuados por Fleischmann</w:t>
      </w:r>
      <w:r w:rsidR="00860F5A">
        <w:rPr>
          <w:rFonts w:ascii="Arial" w:hAnsi="Arial" w:cs="Arial"/>
          <w:sz w:val="24"/>
          <w:szCs w:val="24"/>
        </w:rPr>
        <w:t xml:space="preserve">. </w:t>
      </w:r>
    </w:p>
    <w:p w14:paraId="4E90BE4B" w14:textId="24ABB192" w:rsidR="004737CD" w:rsidRDefault="002739C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diseños de sistema de protección contra rayos elaborados por Fleischmann</w:t>
      </w:r>
      <w:r w:rsidR="00510385">
        <w:rPr>
          <w:rFonts w:ascii="Arial" w:hAnsi="Arial" w:cs="Arial"/>
          <w:sz w:val="24"/>
          <w:szCs w:val="24"/>
        </w:rPr>
        <w:t>.</w:t>
      </w:r>
    </w:p>
    <w:p w14:paraId="231ED827" w14:textId="1E98B491" w:rsidR="00510385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diseños de voz, datos y cableado estructurado</w:t>
      </w:r>
      <w:r w:rsidR="00510385">
        <w:rPr>
          <w:rFonts w:ascii="Arial" w:hAnsi="Arial" w:cs="Arial"/>
          <w:sz w:val="24"/>
          <w:szCs w:val="24"/>
        </w:rPr>
        <w:t>.</w:t>
      </w:r>
    </w:p>
    <w:p w14:paraId="72DCCE35" w14:textId="0A5E7B70" w:rsidR="008D512B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contempla diseño de proyecto de subestación para el operador de red.</w:t>
      </w:r>
    </w:p>
    <w:p w14:paraId="2E804832" w14:textId="7D7F8F53" w:rsidR="008D512B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diseño de proyectos serie 1 o serie 6 para el operador de red.</w:t>
      </w:r>
    </w:p>
    <w:p w14:paraId="4A7D2F06" w14:textId="77777777" w:rsidR="004737CD" w:rsidRDefault="004737C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F0BA829" w14:textId="77777777" w:rsidR="00A050E1" w:rsidRPr="008E39B8" w:rsidRDefault="00A050E1" w:rsidP="00A4088A">
      <w:pPr>
        <w:pStyle w:val="Sinespaciado"/>
        <w:numPr>
          <w:ilvl w:val="0"/>
          <w:numId w:val="2"/>
        </w:numPr>
        <w:ind w:left="357" w:hanging="357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1" w:name="_Toc40866761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11"/>
    </w:p>
    <w:p w14:paraId="4D3EE324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09CC967" w14:textId="77777777" w:rsidR="00A050E1" w:rsidRPr="008E39B8" w:rsidRDefault="002B0E10" w:rsidP="002B0E10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CAD</w:t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19E7286C" w14:textId="77777777" w:rsidR="002B0E10" w:rsidRDefault="002B0E10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2A22E71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2" w:name="_Toc40866762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12"/>
    </w:p>
    <w:p w14:paraId="12DC6950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CC0E7BF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 de flujo de carga, cortocircuito y coordinación de protecciones</w:t>
      </w:r>
    </w:p>
    <w:p w14:paraId="7F876160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7AF9BA9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ETAP </w:t>
      </w:r>
      <w:r w:rsidR="00B8490F" w:rsidRPr="008E39B8">
        <w:rPr>
          <w:rFonts w:ascii="Arial" w:hAnsi="Arial" w:cs="Arial"/>
          <w:sz w:val="24"/>
          <w:szCs w:val="24"/>
        </w:rPr>
        <w:t>Versión</w:t>
      </w:r>
      <w:r w:rsidRPr="008E39B8">
        <w:rPr>
          <w:rFonts w:ascii="Arial" w:hAnsi="Arial" w:cs="Arial"/>
          <w:sz w:val="24"/>
          <w:szCs w:val="24"/>
        </w:rPr>
        <w:t xml:space="preserve"> 16.1.1</w:t>
      </w:r>
    </w:p>
    <w:p w14:paraId="76F35891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0999906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Cálculos de sistemas de puesta a tierra</w:t>
      </w:r>
    </w:p>
    <w:p w14:paraId="4F90802D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5922812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Aplicación propia en Excel basada en IEEE 80 - 2000</w:t>
      </w:r>
    </w:p>
    <w:p w14:paraId="03181FB2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84AB88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Calculo de nivel de riesgo ante descargas atmosféricas</w:t>
      </w:r>
    </w:p>
    <w:p w14:paraId="2FB55F4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C14A2E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IEC Risk Assessment Calculator IEC 62305</w:t>
      </w:r>
    </w:p>
    <w:p w14:paraId="1EBA1A50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49030D9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0AAEE11B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FE8E57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AutoCAD, DraftSight, Ares Comander, GStarCAD, REVIT MEP</w:t>
      </w:r>
    </w:p>
    <w:p w14:paraId="4DA78F06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3026B6EB" w14:textId="77777777" w:rsidR="00D3725A" w:rsidRPr="008E39B8" w:rsidRDefault="008E39B8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3" w:name="_Toc40866763"/>
      <w:r w:rsidRPr="008E39B8">
        <w:rPr>
          <w:rFonts w:ascii="Arial" w:hAnsi="Arial" w:cs="Arial"/>
          <w:b/>
          <w:sz w:val="24"/>
          <w:szCs w:val="24"/>
        </w:rPr>
        <w:t>ENTREGABLES</w:t>
      </w:r>
      <w:r w:rsidR="00A32C6A">
        <w:rPr>
          <w:rFonts w:ascii="Arial" w:hAnsi="Arial" w:cs="Arial"/>
          <w:b/>
          <w:sz w:val="24"/>
          <w:szCs w:val="24"/>
        </w:rPr>
        <w:t xml:space="preserve"> DE DISEÑO</w:t>
      </w:r>
      <w:bookmarkEnd w:id="13"/>
    </w:p>
    <w:p w14:paraId="584411C3" w14:textId="77777777" w:rsidR="008E39B8" w:rsidRP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66A4F1D" w14:textId="51473594" w:rsidR="008E39B8" w:rsidRDefault="006A0AFE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</w:t>
      </w:r>
      <w:r w:rsidR="008E39B8" w:rsidRPr="008E39B8">
        <w:rPr>
          <w:rFonts w:ascii="Arial" w:hAnsi="Arial" w:cs="Arial"/>
          <w:sz w:val="24"/>
          <w:szCs w:val="24"/>
        </w:rPr>
        <w:t>emorias de cálculo</w:t>
      </w:r>
      <w:r w:rsidR="00A32C6A">
        <w:rPr>
          <w:rFonts w:ascii="Arial" w:hAnsi="Arial" w:cs="Arial"/>
          <w:sz w:val="24"/>
          <w:szCs w:val="24"/>
        </w:rPr>
        <w:t xml:space="preserve"> con los ítems indicados en el alcance, según las especialidades contratadas, </w:t>
      </w:r>
      <w:r w:rsidR="008E39B8" w:rsidRPr="008E39B8">
        <w:rPr>
          <w:rFonts w:ascii="Arial" w:hAnsi="Arial" w:cs="Arial"/>
          <w:sz w:val="24"/>
          <w:szCs w:val="24"/>
        </w:rPr>
        <w:t>y</w:t>
      </w:r>
      <w:r w:rsidR="00A32C6A">
        <w:rPr>
          <w:rFonts w:ascii="Arial" w:hAnsi="Arial" w:cs="Arial"/>
          <w:sz w:val="24"/>
          <w:szCs w:val="24"/>
        </w:rPr>
        <w:t xml:space="preserve"> el</w:t>
      </w:r>
      <w:r w:rsidR="008E39B8" w:rsidRPr="008E39B8">
        <w:rPr>
          <w:rFonts w:ascii="Arial" w:hAnsi="Arial" w:cs="Arial"/>
          <w:sz w:val="24"/>
          <w:szCs w:val="24"/>
        </w:rPr>
        <w:t xml:space="preserve"> modelado en dwg según aplique</w:t>
      </w:r>
      <w:r>
        <w:rPr>
          <w:rFonts w:ascii="Arial" w:hAnsi="Arial" w:cs="Arial"/>
          <w:sz w:val="24"/>
          <w:szCs w:val="24"/>
        </w:rPr>
        <w:t>, para las redes respectivas.</w:t>
      </w:r>
    </w:p>
    <w:p w14:paraId="7769ED3D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5BF37F8" w14:textId="2594AE0E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Respecto al modelamiento c</w:t>
      </w:r>
      <w:r w:rsidR="00A32C6A">
        <w:rPr>
          <w:rFonts w:ascii="Arial" w:hAnsi="Arial" w:cs="Arial"/>
          <w:sz w:val="24"/>
          <w:szCs w:val="24"/>
        </w:rPr>
        <w:t>ontendrá los siguientes elementos generales</w:t>
      </w:r>
      <w:r w:rsidR="00C62893">
        <w:rPr>
          <w:rFonts w:ascii="Arial" w:hAnsi="Arial" w:cs="Arial"/>
          <w:sz w:val="24"/>
          <w:szCs w:val="24"/>
        </w:rPr>
        <w:t>, ajustados a la arquitectura definitiva</w:t>
      </w:r>
      <w:r>
        <w:rPr>
          <w:rFonts w:ascii="Arial" w:hAnsi="Arial" w:cs="Arial"/>
          <w:sz w:val="24"/>
          <w:szCs w:val="24"/>
        </w:rPr>
        <w:t>:</w:t>
      </w:r>
    </w:p>
    <w:p w14:paraId="03D2F3D9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EE17BA3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Modelo</w:t>
      </w:r>
      <w:r w:rsidRPr="008E39B8">
        <w:rPr>
          <w:rFonts w:ascii="Arial" w:hAnsi="Arial" w:cs="Arial"/>
          <w:sz w:val="24"/>
          <w:szCs w:val="24"/>
        </w:rPr>
        <w:t xml:space="preserve"> de cuartos técnicos</w:t>
      </w:r>
    </w:p>
    <w:p w14:paraId="3B50F1B5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tableros y gabinetes</w:t>
      </w:r>
    </w:p>
    <w:p w14:paraId="2B559043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sistemas de canalizaciones</w:t>
      </w:r>
    </w:p>
    <w:p w14:paraId="0C8C1636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salidas para aparatos</w:t>
      </w:r>
    </w:p>
    <w:p w14:paraId="753CCE1C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cableados</w:t>
      </w:r>
    </w:p>
    <w:p w14:paraId="38BC06BA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diagrama unifilar</w:t>
      </w:r>
    </w:p>
    <w:p w14:paraId="205ADF78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 de protección contra rayos</w:t>
      </w:r>
    </w:p>
    <w:p w14:paraId="593BC686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verticales</w:t>
      </w:r>
    </w:p>
    <w:p w14:paraId="653BEAE7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esquemas y detalles</w:t>
      </w:r>
    </w:p>
    <w:p w14:paraId="46AF9328" w14:textId="77777777" w:rsidR="008E39B8" w:rsidRDefault="008E39B8" w:rsidP="009013B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F51224D" w14:textId="77777777" w:rsidR="006138C1" w:rsidRPr="008E39B8" w:rsidRDefault="006138C1" w:rsidP="006138C1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4" w:name="_Toc40866764"/>
      <w:r w:rsidRPr="008E39B8">
        <w:rPr>
          <w:rFonts w:ascii="Arial" w:hAnsi="Arial" w:cs="Arial"/>
          <w:b/>
          <w:sz w:val="24"/>
          <w:szCs w:val="24"/>
        </w:rPr>
        <w:t>INFORMACION REQUERIDA PARA LOS DISEÑOS</w:t>
      </w:r>
      <w:bookmarkEnd w:id="14"/>
    </w:p>
    <w:p w14:paraId="069DA8E9" w14:textId="77777777" w:rsidR="006138C1" w:rsidRPr="008E39B8" w:rsidRDefault="006138C1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6965AA50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arquitectónicos completos y actualizados, incluyendo cortes y </w:t>
      </w:r>
      <w:r w:rsidR="0078185F" w:rsidRPr="008E39B8">
        <w:rPr>
          <w:rFonts w:ascii="Arial" w:hAnsi="Arial" w:cs="Arial"/>
          <w:sz w:val="24"/>
          <w:szCs w:val="24"/>
        </w:rPr>
        <w:t>las fachadas arquitectónicas completas por cada punto cardinal por cada edifico y fachadas generales del conjunto también por cada punto cardinal</w:t>
      </w:r>
      <w:r w:rsidRPr="008E39B8">
        <w:rPr>
          <w:rFonts w:ascii="Arial" w:hAnsi="Arial" w:cs="Arial"/>
          <w:sz w:val="24"/>
          <w:szCs w:val="24"/>
        </w:rPr>
        <w:t>, en formato requerido conveniente a la tecnología de modelado contratada.</w:t>
      </w:r>
    </w:p>
    <w:p w14:paraId="7C43BDB0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de localización geográfica del proyecto en donde se pueda situar claramente el mismo. </w:t>
      </w:r>
    </w:p>
    <w:p w14:paraId="4DD10817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estructurales completos incluyendo cortes en formato requerido conveniente a la tecnología de modelado contratada.</w:t>
      </w:r>
    </w:p>
    <w:p w14:paraId="67303DA2" w14:textId="77777777" w:rsidR="00B05AB2" w:rsidRDefault="00B05AB2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Oficio con especificaciones y requisitos de </w:t>
      </w:r>
      <w:r w:rsidR="004A6A5D" w:rsidRPr="008E39B8">
        <w:rPr>
          <w:rFonts w:ascii="Arial" w:hAnsi="Arial" w:cs="Arial"/>
          <w:sz w:val="24"/>
          <w:szCs w:val="24"/>
        </w:rPr>
        <w:t>operación y funcionamiento del proyecto.</w:t>
      </w:r>
    </w:p>
    <w:p w14:paraId="5242BD54" w14:textId="11638A01" w:rsidR="00BF7571" w:rsidRPr="008E39B8" w:rsidRDefault="00BF757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Diseños completos efectuados por la firma Fleischmann.</w:t>
      </w:r>
    </w:p>
    <w:p w14:paraId="40B9638B" w14:textId="77777777" w:rsidR="001D2E39" w:rsidRPr="008E39B8" w:rsidRDefault="001D2E39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232C905B" w14:textId="77777777" w:rsidR="0007175C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5" w:name="_Toc40866765"/>
      <w:r w:rsidRPr="008E39B8">
        <w:rPr>
          <w:rFonts w:ascii="Arial" w:hAnsi="Arial" w:cs="Arial"/>
          <w:b/>
          <w:sz w:val="24"/>
          <w:szCs w:val="24"/>
        </w:rPr>
        <w:t>CONDICIONES DE LA OFERTA</w:t>
      </w:r>
      <w:bookmarkEnd w:id="15"/>
    </w:p>
    <w:p w14:paraId="7FAACA1F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6190A03" w14:textId="77777777" w:rsidR="00B315EA" w:rsidRPr="008E39B8" w:rsidRDefault="00B315E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lo desea podemos ofertar su proyecto en 3D</w:t>
      </w:r>
      <w:r w:rsidR="009C6808" w:rsidRPr="008E39B8">
        <w:rPr>
          <w:rFonts w:ascii="Arial" w:hAnsi="Arial" w:cs="Arial"/>
          <w:sz w:val="24"/>
          <w:szCs w:val="24"/>
        </w:rPr>
        <w:t xml:space="preserve"> REVIT</w:t>
      </w:r>
      <w:r w:rsidRPr="008E39B8">
        <w:rPr>
          <w:rFonts w:ascii="Arial" w:hAnsi="Arial" w:cs="Arial"/>
          <w:sz w:val="24"/>
          <w:szCs w:val="24"/>
        </w:rPr>
        <w:t>.</w:t>
      </w:r>
    </w:p>
    <w:p w14:paraId="19A1ED95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En caso de que el proyecto vaya a ser certificado bajo LEED</w:t>
      </w:r>
      <w:r w:rsidR="00A17059" w:rsidRPr="008E39B8">
        <w:rPr>
          <w:rFonts w:ascii="Arial" w:hAnsi="Arial" w:cs="Arial"/>
          <w:sz w:val="24"/>
          <w:szCs w:val="24"/>
        </w:rPr>
        <w:t>, podemos ofertar la ingeniería de detalle y las reuniones adicionales requeridas.</w:t>
      </w:r>
    </w:p>
    <w:p w14:paraId="74243475" w14:textId="77777777" w:rsidR="00262B56" w:rsidRPr="008E39B8" w:rsidRDefault="00262B56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diseño ni trámites para zonas de sesión tipo A (bienes públicos) y los correspondientes proyectos de diseño fotométrico y de alumbrado público (Serie 6), de requerirse podemos presentar nuestra oferta.</w:t>
      </w:r>
    </w:p>
    <w:p w14:paraId="2BFD69B6" w14:textId="77777777" w:rsidR="00E00A8F" w:rsidRPr="008E39B8" w:rsidRDefault="00B315E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propuesta no incluye costos de revisiones, honorarios, derechos y en general pagos que se deben efectuar ante el operador de la red eléctrica o entidades certificadoras de las instalaciones eléctricas, directamente (RETIE).</w:t>
      </w:r>
    </w:p>
    <w:p w14:paraId="33CD32AD" w14:textId="77777777" w:rsidR="004A6A5D" w:rsidRDefault="004A6A5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 responsabilidad del cliente la coordinación con otras especialidades técnicas del proyecto.</w:t>
      </w:r>
    </w:p>
    <w:p w14:paraId="32B1F8EB" w14:textId="6CED9F28" w:rsidR="00BF7571" w:rsidRPr="008E39B8" w:rsidRDefault="00BF7571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reuniones de coordinación con otras especialidades (redes hidráulicas, aire acondicionado y extracción mecánica, estructura).</w:t>
      </w:r>
    </w:p>
    <w:p w14:paraId="621DDC3B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coordinación BIM del proyecto.</w:t>
      </w:r>
    </w:p>
    <w:p w14:paraId="2E96A4EB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oferta no incluye estudios de interferencias de </w:t>
      </w:r>
      <w:r w:rsidR="00A17059" w:rsidRPr="008E39B8">
        <w:rPr>
          <w:rFonts w:ascii="Arial" w:hAnsi="Arial" w:cs="Arial"/>
          <w:sz w:val="24"/>
          <w:szCs w:val="24"/>
        </w:rPr>
        <w:t xml:space="preserve">redes de las diferentes </w:t>
      </w:r>
      <w:r w:rsidRPr="008E39B8">
        <w:rPr>
          <w:rFonts w:ascii="Arial" w:hAnsi="Arial" w:cs="Arial"/>
          <w:sz w:val="24"/>
          <w:szCs w:val="24"/>
        </w:rPr>
        <w:t>especialidades.</w:t>
      </w:r>
    </w:p>
    <w:p w14:paraId="64418AE9" w14:textId="77777777" w:rsidR="004A6A5D" w:rsidRPr="008E39B8" w:rsidRDefault="004A6A5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estudios de áreas clasificadas.</w:t>
      </w:r>
    </w:p>
    <w:p w14:paraId="417AE7AF" w14:textId="77777777" w:rsidR="002B7C1A" w:rsidRPr="008E39B8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oferta no incluye mediciones de resistividad de terreno. </w:t>
      </w:r>
    </w:p>
    <w:p w14:paraId="2316F2A7" w14:textId="77777777" w:rsidR="002B7C1A" w:rsidRPr="008E39B8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La oferta no incluye trámites ante operadores de red.</w:t>
      </w:r>
    </w:p>
    <w:p w14:paraId="4267AE7C" w14:textId="77777777" w:rsidR="002B7C1A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En caso de requerirse proyecto de redes de media tensión (Serie 1) será se cobrará adicional.</w:t>
      </w:r>
    </w:p>
    <w:p w14:paraId="52B65FCE" w14:textId="10244150" w:rsidR="00BF7571" w:rsidRPr="00BF7571" w:rsidRDefault="00BF7571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reuniones presenciales, únicamente reuniones las virtuales que se requieran.</w:t>
      </w:r>
    </w:p>
    <w:p w14:paraId="71202858" w14:textId="77777777" w:rsidR="00B315EA" w:rsidRPr="008E39B8" w:rsidRDefault="00B315EA" w:rsidP="00A475A5">
      <w:pPr>
        <w:pStyle w:val="Sinespaciado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79B8B52C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6" w:name="_Toc40866766"/>
      <w:bookmarkStart w:id="17" w:name="_GoBack"/>
      <w:bookmarkEnd w:id="17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1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E0B46E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1ABF7B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4D4BF61C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1F4DB28" w14:textId="10551D1D" w:rsidR="00180928" w:rsidRPr="008E39B8" w:rsidRDefault="0086319E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letras del proyecto" \d "DIECINUEVE MILLONES NOVECIENTOS MIL PESOS CON CERO CENTAVOS"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CINCUENTA Y SIETE MILLONES QUINIENTOS MIL PESOS CON CERO CENTAVOS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BF7571">
        <w:rPr>
          <w:rFonts w:ascii="Arial" w:hAnsi="Arial" w:cs="Arial"/>
          <w:noProof/>
          <w:sz w:val="24"/>
          <w:szCs w:val="24"/>
        </w:rPr>
        <w:t xml:space="preserve">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35F19">
        <w:rPr>
          <w:rFonts w:ascii="Arial" w:hAnsi="Arial" w:cs="Arial"/>
          <w:noProof/>
          <w:sz w:val="24"/>
          <w:szCs w:val="24"/>
        </w:rPr>
        <w:t>$ 57.3</w:t>
      </w:r>
      <w:r w:rsidR="00BA3B98">
        <w:rPr>
          <w:rFonts w:ascii="Arial" w:hAnsi="Arial" w:cs="Arial"/>
          <w:noProof/>
          <w:sz w:val="24"/>
          <w:szCs w:val="24"/>
        </w:rPr>
        <w:t>00.000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Pr="008E39B8">
        <w:rPr>
          <w:rFonts w:ascii="Arial" w:hAnsi="Arial" w:cs="Arial"/>
          <w:noProof/>
          <w:sz w:val="24"/>
          <w:szCs w:val="24"/>
        </w:rPr>
        <w:t>)</w:t>
      </w:r>
      <w:r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Pr="008E39B8">
        <w:rPr>
          <w:rFonts w:ascii="Arial" w:hAnsi="Arial" w:cs="Arial"/>
          <w:sz w:val="24"/>
          <w:szCs w:val="24"/>
        </w:rPr>
        <w:t>MÁS IVA.</w:t>
      </w:r>
    </w:p>
    <w:p w14:paraId="08F554C9" w14:textId="77777777" w:rsidR="00BF7571" w:rsidRDefault="00BF757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AA8C19B" w14:textId="77777777" w:rsidR="001C7F1C" w:rsidRPr="008E39B8" w:rsidRDefault="001C7F1C" w:rsidP="001C7F1C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8" w:name="_Toc40866767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18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67184DB1" w14:textId="77777777" w:rsidR="001C7F1C" w:rsidRPr="008E39B8" w:rsidRDefault="001C7F1C" w:rsidP="001C7F1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A697F34" w14:textId="7D38DB1D" w:rsidR="00BE21CE" w:rsidRPr="008E39B8" w:rsidRDefault="00571D97" w:rsidP="00BF7571">
      <w:pPr>
        <w:pStyle w:val="Sinespaciado"/>
        <w:jc w:val="center"/>
        <w:rPr>
          <w:rFonts w:ascii="Arial" w:hAnsi="Arial" w:cs="Arial"/>
          <w:sz w:val="24"/>
          <w:szCs w:val="24"/>
        </w:rPr>
      </w:pPr>
      <w:r w:rsidRPr="00571D97">
        <w:rPr>
          <w:noProof/>
          <w:lang w:eastAsia="es-CO"/>
        </w:rPr>
        <w:drawing>
          <wp:inline distT="0" distB="0" distL="0" distR="0" wp14:anchorId="67513DF5" wp14:editId="32C2CB14">
            <wp:extent cx="4047619" cy="96190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7619" cy="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1D97">
        <w:t xml:space="preserve"> </w:t>
      </w:r>
    </w:p>
    <w:p w14:paraId="2C41CA0E" w14:textId="77777777" w:rsidR="00D3725A" w:rsidRPr="008E39B8" w:rsidRDefault="00D3725A" w:rsidP="00DA548C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2F13E98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2BFB404F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0DEF089" w14:textId="77777777" w:rsidR="00D3725A" w:rsidRPr="008E39B8" w:rsidRDefault="00D3725A" w:rsidP="00064AC8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63BEAFCE" w14:textId="77777777" w:rsidR="00D3725A" w:rsidRPr="008E39B8" w:rsidRDefault="00D3725A" w:rsidP="00064AC8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  <w:u w:val="single"/>
        </w:rPr>
      </w:pPr>
      <w:r w:rsidRPr="008E39B8">
        <w:rPr>
          <w:rFonts w:ascii="Arial" w:hAnsi="Arial" w:cs="Arial"/>
          <w:sz w:val="24"/>
          <w:szCs w:val="24"/>
          <w:u w:val="single"/>
        </w:rPr>
        <w:t>Si el pago se efectúa antes de diez (10) días después de radicada la factura, se ofrece un descuento de 2%.</w:t>
      </w:r>
    </w:p>
    <w:p w14:paraId="256B4B3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031BE4C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9" w:name="_Toc40866768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19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F5E355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C31FCC3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Esta propuesta fue calculada para un tiempo máximo de </w:t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"Duración de ejecución en semanas"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8</w: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</w:t>
      </w:r>
      <w:proofErr w:type="spellStart"/>
      <w:r w:rsidRPr="008E39B8">
        <w:rPr>
          <w:rFonts w:ascii="Arial" w:hAnsi="Arial" w:cs="Arial"/>
          <w:sz w:val="24"/>
          <w:szCs w:val="24"/>
        </w:rPr>
        <w:t>by</w:t>
      </w:r>
      <w:proofErr w:type="spellEnd"/>
      <w:r w:rsidRPr="008E39B8">
        <w:rPr>
          <w:rFonts w:ascii="Arial" w:hAnsi="Arial" w:cs="Arial"/>
          <w:sz w:val="24"/>
          <w:szCs w:val="24"/>
        </w:rPr>
        <w:t xml:space="preserve"> del proyecto, se enviara la oferta con los reajustes económicos por administración a que haya lugar.</w:t>
      </w:r>
    </w:p>
    <w:p w14:paraId="34BAA5B9" w14:textId="77777777" w:rsidR="00A735B6" w:rsidRPr="008E39B8" w:rsidRDefault="00A735B6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77747EB9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Ver cronograma estimado de ejecución en el Anexo 1, este cronograma será ajustado al iniciar el proyecto entre las dos partes, deberá ser aprobado por el cliente para dar inicio a las actividades. COLINCOL hará seguimiento durante todo el periodo de ejecución a través de nuestro S</w:t>
      </w:r>
      <w:r w:rsidR="00C57166" w:rsidRPr="008E39B8">
        <w:rPr>
          <w:rFonts w:ascii="Arial" w:hAnsi="Arial" w:cs="Arial"/>
          <w:sz w:val="24"/>
          <w:szCs w:val="24"/>
        </w:rPr>
        <w:t>istema de Control de P</w:t>
      </w:r>
      <w:r w:rsidRPr="008E39B8">
        <w:rPr>
          <w:rFonts w:ascii="Arial" w:hAnsi="Arial" w:cs="Arial"/>
          <w:sz w:val="24"/>
          <w:szCs w:val="24"/>
        </w:rPr>
        <w:t xml:space="preserve">royectos. </w:t>
      </w:r>
    </w:p>
    <w:p w14:paraId="5139B822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</w:t>
      </w:r>
    </w:p>
    <w:p w14:paraId="2E59D14F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6BF9F30" w14:textId="77777777" w:rsidR="00C57166" w:rsidRPr="008E39B8" w:rsidRDefault="00C57166" w:rsidP="00064AC8">
      <w:pPr>
        <w:pStyle w:val="Sinespaciado"/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El tiempo de ejecución de diseños comienza a partir de la legalización de la legalización del contrato, la firma del acta de inicio y la aprobación del cronograma por parte del representante del cliente.</w:t>
      </w:r>
    </w:p>
    <w:p w14:paraId="404AC5F6" w14:textId="77777777" w:rsidR="00C57166" w:rsidRPr="008E39B8" w:rsidRDefault="00C57166" w:rsidP="00064AC8">
      <w:pPr>
        <w:pStyle w:val="Sinespaciado"/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programación de actividades para el proyecto está sujeta a nuestra </w:t>
      </w:r>
      <w:r w:rsidR="0078185F" w:rsidRPr="008E39B8">
        <w:rPr>
          <w:rFonts w:ascii="Arial" w:hAnsi="Arial" w:cs="Arial"/>
          <w:sz w:val="24"/>
          <w:szCs w:val="24"/>
        </w:rPr>
        <w:t>carga</w:t>
      </w:r>
      <w:r w:rsidRPr="008E39B8">
        <w:rPr>
          <w:rFonts w:ascii="Arial" w:hAnsi="Arial" w:cs="Arial"/>
          <w:sz w:val="24"/>
          <w:szCs w:val="24"/>
        </w:rPr>
        <w:t xml:space="preserve"> interna de actividades, de acuerdo a </w:t>
      </w:r>
      <w:r w:rsidR="0078185F" w:rsidRPr="008E39B8">
        <w:rPr>
          <w:rFonts w:ascii="Arial" w:hAnsi="Arial" w:cs="Arial"/>
          <w:sz w:val="24"/>
          <w:szCs w:val="24"/>
        </w:rPr>
        <w:t xml:space="preserve">los </w:t>
      </w:r>
      <w:r w:rsidRPr="008E39B8">
        <w:rPr>
          <w:rFonts w:ascii="Arial" w:hAnsi="Arial" w:cs="Arial"/>
          <w:sz w:val="24"/>
          <w:szCs w:val="24"/>
        </w:rPr>
        <w:t xml:space="preserve">proyectos </w:t>
      </w:r>
      <w:r w:rsidR="0078185F" w:rsidRPr="008E39B8">
        <w:rPr>
          <w:rFonts w:ascii="Arial" w:hAnsi="Arial" w:cs="Arial"/>
          <w:sz w:val="24"/>
          <w:szCs w:val="24"/>
        </w:rPr>
        <w:t>en curso en nuestro sistema</w:t>
      </w:r>
      <w:r w:rsidRPr="008E39B8">
        <w:rPr>
          <w:rFonts w:ascii="Arial" w:hAnsi="Arial" w:cs="Arial"/>
          <w:sz w:val="24"/>
          <w:szCs w:val="24"/>
        </w:rPr>
        <w:t xml:space="preserve"> al momento de legalizar la orden de servicio o contrato.</w:t>
      </w:r>
    </w:p>
    <w:p w14:paraId="7338F47A" w14:textId="77777777" w:rsidR="0078185F" w:rsidRPr="008E39B8" w:rsidRDefault="0078185F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6B07E5B4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0" w:name="_Toc40866769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20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9040E1F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B9E8C1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2C71E7A3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8D02D69" w14:textId="77777777" w:rsidR="00BE5701" w:rsidRPr="008E39B8" w:rsidRDefault="00BE570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56ADCC6" w14:textId="77777777" w:rsidR="00BE5701" w:rsidRPr="008E39B8" w:rsidRDefault="00BE570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667B94D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1" w:name="_Toc40866770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21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43CA56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5A21F83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5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079F95D2" w14:textId="77777777" w:rsidR="00C74FA1" w:rsidRPr="008E39B8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04359BB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2" w:name="_Toc40866771"/>
      <w:r w:rsidRPr="008E39B8">
        <w:rPr>
          <w:rFonts w:ascii="Arial" w:hAnsi="Arial" w:cs="Arial"/>
          <w:b/>
          <w:sz w:val="24"/>
          <w:szCs w:val="24"/>
        </w:rPr>
        <w:t>VALIDEZ DE LA OFERTA</w:t>
      </w:r>
      <w:bookmarkEnd w:id="22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2D61681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6A2A15D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6B950E8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05A788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39CFA5A5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E127E6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688695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A3D4D46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097A40C0" wp14:editId="3212B508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CA5225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68BE1581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F4BDB51" w14:textId="77777777" w:rsidR="00D3725A" w:rsidRPr="008E39B8" w:rsidRDefault="006020C4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p w14:paraId="7C298A03" w14:textId="77777777" w:rsidR="00180928" w:rsidRPr="008E39B8" w:rsidRDefault="00180928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0A0A241" w14:textId="77777777" w:rsidR="002A4D2C" w:rsidRPr="008E39B8" w:rsidRDefault="002A4D2C">
      <w:pPr>
        <w:rPr>
          <w:rFonts w:ascii="Arial" w:hAnsi="Arial" w:cs="Arial"/>
          <w:b/>
          <w:sz w:val="24"/>
          <w:szCs w:val="24"/>
        </w:rPr>
        <w:sectPr w:rsidR="002A4D2C" w:rsidRPr="008E39B8" w:rsidSect="00180928">
          <w:headerReference w:type="default" r:id="rId17"/>
          <w:footerReference w:type="default" r:id="rId18"/>
          <w:pgSz w:w="12240" w:h="15840"/>
          <w:pgMar w:top="1985" w:right="1701" w:bottom="1701" w:left="1701" w:header="709" w:footer="709" w:gutter="0"/>
          <w:cols w:space="708"/>
          <w:docGrid w:linePitch="360"/>
        </w:sectPr>
      </w:pPr>
    </w:p>
    <w:p w14:paraId="21ACB2D9" w14:textId="77777777" w:rsidR="00D3725A" w:rsidRDefault="00180928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lastRenderedPageBreak/>
        <w:t>ANEXO 1 - CRONOGRAMA ESTIMADO DE EJECUCION</w:t>
      </w:r>
    </w:p>
    <w:p w14:paraId="06FBDCED" w14:textId="163E1328" w:rsidR="00BF7571" w:rsidRDefault="00BF7571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BF7571">
        <w:rPr>
          <w:noProof/>
          <w:lang w:eastAsia="es-CO"/>
        </w:rPr>
        <w:drawing>
          <wp:inline distT="0" distB="0" distL="0" distR="0" wp14:anchorId="6671A5D1" wp14:editId="3651E381">
            <wp:extent cx="7717790" cy="371792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1779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374DC" w14:textId="77777777" w:rsidR="00BF7571" w:rsidRPr="008E39B8" w:rsidRDefault="00BF7571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sectPr w:rsidR="00BF7571" w:rsidRPr="008E39B8" w:rsidSect="002A4D2C">
      <w:pgSz w:w="15840" w:h="12240" w:orient="landscape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BDA7F4" w14:textId="77777777" w:rsidR="00B151C9" w:rsidRDefault="00B151C9" w:rsidP="00906CE3">
      <w:pPr>
        <w:spacing w:after="0" w:line="240" w:lineRule="auto"/>
      </w:pPr>
      <w:r>
        <w:separator/>
      </w:r>
    </w:p>
  </w:endnote>
  <w:endnote w:type="continuationSeparator" w:id="0">
    <w:p w14:paraId="0CC73386" w14:textId="77777777" w:rsidR="00B151C9" w:rsidRDefault="00B151C9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51DF80" w14:textId="77777777" w:rsidR="004737CD" w:rsidRPr="000603A8" w:rsidRDefault="004737CD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67671892" wp14:editId="79268695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05F165" w14:textId="77777777" w:rsidR="004737CD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3D0AA5DB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Calle 1</w:t>
                          </w:r>
                          <w:r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6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 xml:space="preserve"> sur N° 22 – 19 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Oficina </w:t>
                          </w:r>
                          <w:r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>501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 </w:t>
                          </w:r>
                        </w:p>
                        <w:p w14:paraId="5C898731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Edificio El Príncipe P.H. 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Barrio Restrepo</w:t>
                          </w:r>
                        </w:p>
                        <w:p w14:paraId="23144B54" w14:textId="77777777" w:rsidR="004737CD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752 03 37 -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755 25 46</w:t>
                          </w: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311 536 51 20</w:t>
                          </w:r>
                        </w:p>
                        <w:p w14:paraId="5C9A97E7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31C25036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7671892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5605F165" w14:textId="77777777" w:rsidR="004737CD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3D0AA5DB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Calle 1</w:t>
                    </w:r>
                    <w:r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6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 xml:space="preserve"> sur N° 22 – 19 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Oficina </w:t>
                    </w:r>
                    <w:r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>501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 </w:t>
                    </w:r>
                  </w:p>
                  <w:p w14:paraId="5C898731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Edificio El Príncipe P.H. 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Barrio Restrepo</w:t>
                    </w:r>
                  </w:p>
                  <w:p w14:paraId="23144B54" w14:textId="77777777" w:rsidR="004737CD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 xml:space="preserve">752 03 37 -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755 25 46</w:t>
                    </w:r>
                    <w:r>
                      <w:rPr>
                        <w:rFonts w:ascii="TeamViewer11" w:hAnsi="TeamViewer11"/>
                        <w:szCs w:val="24"/>
                      </w:rPr>
                      <w:t xml:space="preserve">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311 536 51 20</w:t>
                    </w:r>
                  </w:p>
                  <w:p w14:paraId="5C9A97E7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31C25036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FB3116">
      <w:rPr>
        <w:rFonts w:ascii="TeamViewer11" w:hAnsi="TeamViewer11" w:cs="Arial"/>
        <w:noProof/>
        <w:sz w:val="20"/>
        <w:szCs w:val="20"/>
      </w:rPr>
      <w:t>13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FB3116">
      <w:rPr>
        <w:rFonts w:ascii="TeamViewer11" w:hAnsi="TeamViewer11" w:cs="Arial"/>
        <w:noProof/>
        <w:sz w:val="20"/>
        <w:szCs w:val="20"/>
      </w:rPr>
      <w:t>13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FB3116">
      <w:rPr>
        <w:rFonts w:ascii="TeamViewer11" w:hAnsi="TeamViewer11" w:cs="Arial"/>
        <w:noProof/>
      </w:rPr>
      <w:t>20 de mayo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FB3116">
      <w:rPr>
        <w:rFonts w:ascii="TeamViewer11" w:hAnsi="TeamViewer11" w:cs="Arial"/>
        <w:noProof/>
      </w:rPr>
      <w:t>00012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FB3116">
      <w:rPr>
        <w:rFonts w:ascii="TeamViewer11" w:hAnsi="TeamViewer11" w:cs="Arial"/>
        <w:noProof/>
      </w:rPr>
      <w:t>V1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B9C166" w14:textId="77777777" w:rsidR="00B151C9" w:rsidRDefault="00B151C9" w:rsidP="00906CE3">
      <w:pPr>
        <w:spacing w:after="0" w:line="240" w:lineRule="auto"/>
      </w:pPr>
      <w:r>
        <w:separator/>
      </w:r>
    </w:p>
  </w:footnote>
  <w:footnote w:type="continuationSeparator" w:id="0">
    <w:p w14:paraId="11F1188C" w14:textId="77777777" w:rsidR="00B151C9" w:rsidRDefault="00B151C9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0ACE7E" w14:textId="77777777" w:rsidR="004737CD" w:rsidRDefault="004737CD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47AD1A31" wp14:editId="56D2933B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BC74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B06E1C"/>
    <w:multiLevelType w:val="hybridMultilevel"/>
    <w:tmpl w:val="14FA3CE2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1CBB603F"/>
    <w:multiLevelType w:val="multilevel"/>
    <w:tmpl w:val="764CBE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bullet"/>
      <w:lvlText w:val=""/>
      <w:lvlJc w:val="left"/>
      <w:pPr>
        <w:ind w:left="720" w:hanging="720"/>
      </w:pPr>
      <w:rPr>
        <w:rFonts w:ascii="Wingdings" w:hAnsi="Wingdings"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1D8E0014"/>
    <w:multiLevelType w:val="hybridMultilevel"/>
    <w:tmpl w:val="36BE64AA"/>
    <w:lvl w:ilvl="0" w:tplc="2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E3F1781"/>
    <w:multiLevelType w:val="hybridMultilevel"/>
    <w:tmpl w:val="EC701C08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1271A29"/>
    <w:multiLevelType w:val="hybridMultilevel"/>
    <w:tmpl w:val="775EE614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6F096D60"/>
    <w:multiLevelType w:val="hybridMultilevel"/>
    <w:tmpl w:val="E7AEA3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1">
    <w:nsid w:val="74D30A0F"/>
    <w:multiLevelType w:val="multilevel"/>
    <w:tmpl w:val="D2AA4EA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6"/>
  </w:num>
  <w:num w:numId="4">
    <w:abstractNumId w:val="2"/>
  </w:num>
  <w:num w:numId="5">
    <w:abstractNumId w:val="0"/>
  </w:num>
  <w:num w:numId="6">
    <w:abstractNumId w:val="4"/>
  </w:num>
  <w:num w:numId="7">
    <w:abstractNumId w:val="8"/>
  </w:num>
  <w:num w:numId="8">
    <w:abstractNumId w:val="7"/>
  </w:num>
  <w:num w:numId="9">
    <w:abstractNumId w:val="5"/>
  </w:num>
  <w:num w:numId="10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B98"/>
    <w:rsid w:val="00000C8D"/>
    <w:rsid w:val="000011C7"/>
    <w:rsid w:val="00006473"/>
    <w:rsid w:val="0002135F"/>
    <w:rsid w:val="0002325F"/>
    <w:rsid w:val="000268EC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4AC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56A9"/>
    <w:rsid w:val="000C21EF"/>
    <w:rsid w:val="000C6F17"/>
    <w:rsid w:val="000D0732"/>
    <w:rsid w:val="000D336D"/>
    <w:rsid w:val="000D3EC7"/>
    <w:rsid w:val="000D5FA5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928"/>
    <w:rsid w:val="00185CD9"/>
    <w:rsid w:val="00191113"/>
    <w:rsid w:val="0019144B"/>
    <w:rsid w:val="00191C28"/>
    <w:rsid w:val="00192F8D"/>
    <w:rsid w:val="001A0AB2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CB6"/>
    <w:rsid w:val="001F11B6"/>
    <w:rsid w:val="001F1805"/>
    <w:rsid w:val="002021B3"/>
    <w:rsid w:val="002055A0"/>
    <w:rsid w:val="00206432"/>
    <w:rsid w:val="00211CF9"/>
    <w:rsid w:val="00215ECC"/>
    <w:rsid w:val="00220D27"/>
    <w:rsid w:val="002327F5"/>
    <w:rsid w:val="002334E4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39CA"/>
    <w:rsid w:val="0027653E"/>
    <w:rsid w:val="002809F1"/>
    <w:rsid w:val="00282BAA"/>
    <w:rsid w:val="0028535B"/>
    <w:rsid w:val="0029157C"/>
    <w:rsid w:val="00291A9F"/>
    <w:rsid w:val="00293443"/>
    <w:rsid w:val="002939B8"/>
    <w:rsid w:val="002950A8"/>
    <w:rsid w:val="002A4980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497A"/>
    <w:rsid w:val="00337842"/>
    <w:rsid w:val="003420BA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7CD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40BF"/>
    <w:rsid w:val="004D3BC4"/>
    <w:rsid w:val="004D7F29"/>
    <w:rsid w:val="004E26C9"/>
    <w:rsid w:val="004E5A2B"/>
    <w:rsid w:val="004F123C"/>
    <w:rsid w:val="004F5818"/>
    <w:rsid w:val="005028EB"/>
    <w:rsid w:val="00510385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205A"/>
    <w:rsid w:val="00542781"/>
    <w:rsid w:val="00542836"/>
    <w:rsid w:val="00543615"/>
    <w:rsid w:val="00556CBD"/>
    <w:rsid w:val="00565FFC"/>
    <w:rsid w:val="0057163E"/>
    <w:rsid w:val="00571D97"/>
    <w:rsid w:val="00573A1F"/>
    <w:rsid w:val="00577FD8"/>
    <w:rsid w:val="0058463E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0E80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E6EFC"/>
    <w:rsid w:val="005F61D0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2095B"/>
    <w:rsid w:val="00621093"/>
    <w:rsid w:val="00621B56"/>
    <w:rsid w:val="00624E6B"/>
    <w:rsid w:val="00630542"/>
    <w:rsid w:val="0064025D"/>
    <w:rsid w:val="0064424D"/>
    <w:rsid w:val="00645331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0AFE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368EF"/>
    <w:rsid w:val="00843763"/>
    <w:rsid w:val="00845C0C"/>
    <w:rsid w:val="00847D30"/>
    <w:rsid w:val="008528DF"/>
    <w:rsid w:val="00856FCD"/>
    <w:rsid w:val="008601D6"/>
    <w:rsid w:val="00860F5A"/>
    <w:rsid w:val="0086319E"/>
    <w:rsid w:val="00864038"/>
    <w:rsid w:val="00866D6F"/>
    <w:rsid w:val="00874912"/>
    <w:rsid w:val="00884AC3"/>
    <w:rsid w:val="008B2EBA"/>
    <w:rsid w:val="008B3BF4"/>
    <w:rsid w:val="008B7D85"/>
    <w:rsid w:val="008C5547"/>
    <w:rsid w:val="008D3A13"/>
    <w:rsid w:val="008D4A05"/>
    <w:rsid w:val="008D512B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A0D53"/>
    <w:rsid w:val="009A2692"/>
    <w:rsid w:val="009A2793"/>
    <w:rsid w:val="009A6A64"/>
    <w:rsid w:val="009A7166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472D"/>
    <w:rsid w:val="009E5CCC"/>
    <w:rsid w:val="009E6782"/>
    <w:rsid w:val="009F293E"/>
    <w:rsid w:val="009F55C7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51C9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5F19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3B98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734C"/>
    <w:rsid w:val="00BE20E7"/>
    <w:rsid w:val="00BE21CE"/>
    <w:rsid w:val="00BE26B6"/>
    <w:rsid w:val="00BE26F1"/>
    <w:rsid w:val="00BE53CC"/>
    <w:rsid w:val="00BE5701"/>
    <w:rsid w:val="00BE61E0"/>
    <w:rsid w:val="00BF2E82"/>
    <w:rsid w:val="00BF3716"/>
    <w:rsid w:val="00BF7571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2893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5012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047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33067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3116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C36871"/>
  <w15:docId w15:val="{8B8B804C-DDC1-4254-BB60-384431CA4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de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mailto:administracion@colincol.com" TargetMode="External"/><Relationship Id="rId10" Type="http://schemas.openxmlformats.org/officeDocument/2006/relationships/hyperlink" Target="http://www.colincol.com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ogar\Documents\Plantillas%20personalizadas%20de%20Office\PLANTILLA%20OFERTA%201505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0C1F3B-7AD8-4A3A-A705-DC6507BB6C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150520</Template>
  <TotalTime>133</TotalTime>
  <Pages>1</Pages>
  <Words>2533</Words>
  <Characters>13936</Characters>
  <Application>Microsoft Office Word</Application>
  <DocSecurity>0</DocSecurity>
  <Lines>116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Hogar</dc:creator>
  <cp:keywords/>
  <cp:lastModifiedBy>Hogar</cp:lastModifiedBy>
  <cp:revision>19</cp:revision>
  <cp:lastPrinted>2020-05-20T20:45:00Z</cp:lastPrinted>
  <dcterms:created xsi:type="dcterms:W3CDTF">2020-05-20T12:42:00Z</dcterms:created>
  <dcterms:modified xsi:type="dcterms:W3CDTF">2020-05-20T20:45:00Z</dcterms:modified>
</cp:coreProperties>
</file>